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646" w:rsidRPr="00C1191F" w:rsidRDefault="00A63646" w:rsidP="00C1191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1191F"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A63646" w:rsidRDefault="00A63646" w:rsidP="00C1191F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1191F">
        <w:rPr>
          <w:rFonts w:ascii="Times New Roman" w:hAnsi="Times New Roman" w:cs="Times New Roman"/>
          <w:sz w:val="24"/>
          <w:szCs w:val="24"/>
        </w:rPr>
        <w:t>проведении аукциона</w:t>
      </w:r>
    </w:p>
    <w:p w:rsidR="00A63646" w:rsidRPr="00051183" w:rsidRDefault="00A63646" w:rsidP="00051183">
      <w:pPr>
        <w:pStyle w:val="ConsPlusNonformat"/>
        <w:widowControl/>
        <w:spacing w:line="360" w:lineRule="auto"/>
        <w:rPr>
          <w:rFonts w:ascii="Times New Roman" w:hAnsi="Times New Roman" w:cs="Times New Roman"/>
        </w:rPr>
      </w:pPr>
    </w:p>
    <w:p w:rsidR="00A63646" w:rsidRPr="00051183" w:rsidRDefault="00A63646" w:rsidP="000511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A63646" w:rsidRPr="00051183" w:rsidRDefault="00A63646" w:rsidP="0005118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63646" w:rsidRPr="00051183" w:rsidRDefault="00A63646" w:rsidP="000511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</w:t>
      </w:r>
      <w:r>
        <w:rPr>
          <w:rFonts w:ascii="Times New Roman" w:hAnsi="Times New Roman"/>
          <w:sz w:val="28"/>
          <w:szCs w:val="28"/>
        </w:rPr>
        <w:t>по продаже земельного участка</w:t>
      </w:r>
      <w:r w:rsidRPr="00051183">
        <w:rPr>
          <w:rFonts w:ascii="Times New Roman" w:hAnsi="Times New Roman"/>
          <w:sz w:val="28"/>
          <w:szCs w:val="28"/>
        </w:rPr>
        <w:t xml:space="preserve"> в отношении следующего земельного участка.</w:t>
      </w:r>
    </w:p>
    <w:p w:rsidR="00A63646" w:rsidRPr="00051183" w:rsidRDefault="00A63646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>
        <w:rPr>
          <w:rFonts w:ascii="Times New Roman" w:hAnsi="Times New Roman"/>
          <w:sz w:val="28"/>
          <w:szCs w:val="28"/>
        </w:rPr>
        <w:t>23:1902002:1794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A63646" w:rsidRPr="00051183" w:rsidRDefault="00A63646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Местоположение земельного участка: Самарская область,</w:t>
      </w:r>
      <w:r>
        <w:rPr>
          <w:rFonts w:ascii="Times New Roman" w:hAnsi="Times New Roman"/>
          <w:sz w:val="28"/>
          <w:szCs w:val="28"/>
        </w:rPr>
        <w:t xml:space="preserve">                            поселок Октябрьский городского округа Похвистнево</w:t>
      </w:r>
      <w:r w:rsidRPr="00051183">
        <w:rPr>
          <w:rFonts w:ascii="Times New Roman" w:hAnsi="Times New Roman"/>
          <w:sz w:val="28"/>
          <w:szCs w:val="28"/>
        </w:rPr>
        <w:t>.</w:t>
      </w:r>
    </w:p>
    <w:p w:rsidR="00A63646" w:rsidRPr="00051183" w:rsidRDefault="00A63646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>
        <w:rPr>
          <w:rFonts w:ascii="Times New Roman" w:hAnsi="Times New Roman"/>
          <w:sz w:val="28"/>
          <w:szCs w:val="28"/>
        </w:rPr>
        <w:t>2587867</w:t>
      </w:r>
      <w:r w:rsidRPr="00051183">
        <w:rPr>
          <w:rFonts w:ascii="Times New Roman" w:hAnsi="Times New Roman"/>
          <w:sz w:val="28"/>
          <w:szCs w:val="28"/>
        </w:rPr>
        <w:t xml:space="preserve"> кв. м. </w:t>
      </w:r>
    </w:p>
    <w:p w:rsidR="00A63646" w:rsidRPr="00051183" w:rsidRDefault="00A63646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63646" w:rsidRPr="00051183" w:rsidRDefault="00A63646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3646" w:rsidRPr="00051183" w:rsidRDefault="00A63646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63646" w:rsidRPr="00051183" w:rsidRDefault="00A63646" w:rsidP="0005118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 xml:space="preserve">Приложения: </w:t>
      </w:r>
    </w:p>
    <w:p w:rsidR="00A63646" w:rsidRPr="00051183" w:rsidRDefault="00A63646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A63646" w:rsidRPr="00051183" w:rsidRDefault="00A63646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A63646" w:rsidRPr="00051183" w:rsidRDefault="00A63646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183"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A63646" w:rsidRPr="00051183" w:rsidRDefault="00A63646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3646" w:rsidRPr="00051183" w:rsidRDefault="00A63646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183"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A63646" w:rsidRPr="00051183" w:rsidRDefault="00A63646" w:rsidP="0005118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2518"/>
        <w:gridCol w:w="425"/>
        <w:gridCol w:w="6622"/>
      </w:tblGrid>
      <w:tr w:rsidR="00A63646" w:rsidRPr="00051183" w:rsidTr="00051183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646" w:rsidRPr="00051183" w:rsidRDefault="00A63646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A63646" w:rsidRPr="00051183" w:rsidRDefault="00A63646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646" w:rsidRPr="00051183" w:rsidRDefault="00A63646" w:rsidP="0005118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A63646" w:rsidRPr="00051183" w:rsidTr="00051183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</w:p>
        </w:tc>
      </w:tr>
      <w:tr w:rsidR="00A63646" w:rsidRPr="00051183" w:rsidTr="00051183">
        <w:tc>
          <w:tcPr>
            <w:tcW w:w="2518" w:type="dxa"/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A63646" w:rsidRPr="00051183" w:rsidTr="00051183">
        <w:tc>
          <w:tcPr>
            <w:tcW w:w="2518" w:type="dxa"/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 w:rsidRPr="00051183"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A63646" w:rsidRPr="00051183" w:rsidTr="00051183">
        <w:tc>
          <w:tcPr>
            <w:tcW w:w="2518" w:type="dxa"/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(для юридических </w:t>
            </w:r>
          </w:p>
        </w:tc>
        <w:tc>
          <w:tcPr>
            <w:tcW w:w="425" w:type="dxa"/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A63646" w:rsidRPr="00051183" w:rsidTr="00051183">
        <w:tc>
          <w:tcPr>
            <w:tcW w:w="2518" w:type="dxa"/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по </w:t>
            </w:r>
          </w:p>
        </w:tc>
      </w:tr>
      <w:tr w:rsidR="00A63646" w:rsidRPr="00051183" w:rsidTr="00051183">
        <w:tc>
          <w:tcPr>
            <w:tcW w:w="2518" w:type="dxa"/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A63646" w:rsidRPr="00051183" w:rsidTr="00051183">
        <w:tc>
          <w:tcPr>
            <w:tcW w:w="2518" w:type="dxa"/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3646" w:rsidRPr="00051183" w:rsidRDefault="00A63646" w:rsidP="0005118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051183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A63646" w:rsidRPr="00051183" w:rsidRDefault="00A63646" w:rsidP="0005118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A63646" w:rsidRPr="00051183" w:rsidRDefault="00A63646" w:rsidP="00051183">
      <w:pPr>
        <w:pStyle w:val="ConsPlusTitle"/>
        <w:jc w:val="center"/>
        <w:rPr>
          <w:sz w:val="20"/>
          <w:szCs w:val="20"/>
        </w:rPr>
      </w:pPr>
    </w:p>
    <w:p w:rsidR="00A63646" w:rsidRDefault="00A63646" w:rsidP="00481B69">
      <w:pPr>
        <w:pStyle w:val="BodyText"/>
        <w:spacing w:line="240" w:lineRule="auto"/>
        <w:jc w:val="right"/>
        <w:rPr>
          <w:b w:val="0"/>
          <w:sz w:val="24"/>
          <w:szCs w:val="24"/>
        </w:rPr>
      </w:pPr>
    </w:p>
    <w:sectPr w:rsidR="00A63646" w:rsidSect="0016445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646" w:rsidRDefault="00A63646" w:rsidP="00164459">
      <w:pPr>
        <w:spacing w:after="0" w:line="240" w:lineRule="auto"/>
      </w:pPr>
      <w:r>
        <w:separator/>
      </w:r>
    </w:p>
  </w:endnote>
  <w:endnote w:type="continuationSeparator" w:id="0">
    <w:p w:rsidR="00A63646" w:rsidRDefault="00A63646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646" w:rsidRDefault="00A63646" w:rsidP="00164459">
      <w:pPr>
        <w:spacing w:after="0" w:line="240" w:lineRule="auto"/>
      </w:pPr>
      <w:r>
        <w:separator/>
      </w:r>
    </w:p>
  </w:footnote>
  <w:footnote w:type="continuationSeparator" w:id="0">
    <w:p w:rsidR="00A63646" w:rsidRDefault="00A63646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646" w:rsidRPr="00164459" w:rsidRDefault="00A63646">
    <w:pPr>
      <w:pStyle w:val="Header"/>
      <w:jc w:val="center"/>
      <w:rPr>
        <w:rFonts w:ascii="Times New Roman" w:hAnsi="Times New Roman"/>
        <w:sz w:val="24"/>
        <w:szCs w:val="24"/>
      </w:rPr>
    </w:pPr>
    <w:r w:rsidRPr="00164459">
      <w:rPr>
        <w:rFonts w:ascii="Times New Roman" w:hAnsi="Times New Roman"/>
        <w:sz w:val="24"/>
        <w:szCs w:val="24"/>
      </w:rPr>
      <w:fldChar w:fldCharType="begin"/>
    </w:r>
    <w:r w:rsidRPr="00164459">
      <w:rPr>
        <w:rFonts w:ascii="Times New Roman" w:hAnsi="Times New Roman"/>
        <w:sz w:val="24"/>
        <w:szCs w:val="24"/>
      </w:rPr>
      <w:instrText xml:space="preserve"> PAGE   \* MERGEFORMAT </w:instrText>
    </w:r>
    <w:r w:rsidRPr="0016445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164459">
      <w:rPr>
        <w:rFonts w:ascii="Times New Roman" w:hAnsi="Times New Roman"/>
        <w:sz w:val="24"/>
        <w:szCs w:val="24"/>
      </w:rPr>
      <w:fldChar w:fldCharType="end"/>
    </w:r>
  </w:p>
  <w:p w:rsidR="00A63646" w:rsidRDefault="00A636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abstractNum w:abstractNumId="3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462B"/>
    <w:rsid w:val="0002084C"/>
    <w:rsid w:val="00027701"/>
    <w:rsid w:val="00034CE9"/>
    <w:rsid w:val="00035910"/>
    <w:rsid w:val="000431E2"/>
    <w:rsid w:val="0004523F"/>
    <w:rsid w:val="00051183"/>
    <w:rsid w:val="00054731"/>
    <w:rsid w:val="000722D0"/>
    <w:rsid w:val="00085DD3"/>
    <w:rsid w:val="000A47C7"/>
    <w:rsid w:val="00101E19"/>
    <w:rsid w:val="00111318"/>
    <w:rsid w:val="00151ADA"/>
    <w:rsid w:val="00164459"/>
    <w:rsid w:val="001E216A"/>
    <w:rsid w:val="001F3F27"/>
    <w:rsid w:val="001F5982"/>
    <w:rsid w:val="002137CE"/>
    <w:rsid w:val="00227654"/>
    <w:rsid w:val="00236A1B"/>
    <w:rsid w:val="002400C6"/>
    <w:rsid w:val="002A6301"/>
    <w:rsid w:val="002B6BFD"/>
    <w:rsid w:val="002C77C9"/>
    <w:rsid w:val="002D2180"/>
    <w:rsid w:val="002E2E92"/>
    <w:rsid w:val="00304C11"/>
    <w:rsid w:val="0038433A"/>
    <w:rsid w:val="003A7446"/>
    <w:rsid w:val="003C4E0F"/>
    <w:rsid w:val="003E0BF8"/>
    <w:rsid w:val="003E0FCB"/>
    <w:rsid w:val="00417EB7"/>
    <w:rsid w:val="00422E7C"/>
    <w:rsid w:val="00425238"/>
    <w:rsid w:val="00437450"/>
    <w:rsid w:val="00481B69"/>
    <w:rsid w:val="00485B2A"/>
    <w:rsid w:val="00487AFA"/>
    <w:rsid w:val="004C26AC"/>
    <w:rsid w:val="004D5EA8"/>
    <w:rsid w:val="004F6262"/>
    <w:rsid w:val="00534289"/>
    <w:rsid w:val="00541ACF"/>
    <w:rsid w:val="005427F0"/>
    <w:rsid w:val="0056017E"/>
    <w:rsid w:val="00573193"/>
    <w:rsid w:val="00581687"/>
    <w:rsid w:val="00593798"/>
    <w:rsid w:val="005945AF"/>
    <w:rsid w:val="005A0CFA"/>
    <w:rsid w:val="005A23D9"/>
    <w:rsid w:val="005B2608"/>
    <w:rsid w:val="00603C4A"/>
    <w:rsid w:val="00632793"/>
    <w:rsid w:val="006479BB"/>
    <w:rsid w:val="00673895"/>
    <w:rsid w:val="00676D2C"/>
    <w:rsid w:val="0067774F"/>
    <w:rsid w:val="006B03C8"/>
    <w:rsid w:val="006B591A"/>
    <w:rsid w:val="006B7891"/>
    <w:rsid w:val="00731C53"/>
    <w:rsid w:val="0074010D"/>
    <w:rsid w:val="007473DC"/>
    <w:rsid w:val="00752126"/>
    <w:rsid w:val="007533A9"/>
    <w:rsid w:val="00775FB7"/>
    <w:rsid w:val="00786059"/>
    <w:rsid w:val="00807B30"/>
    <w:rsid w:val="008414E7"/>
    <w:rsid w:val="00844639"/>
    <w:rsid w:val="00852A3E"/>
    <w:rsid w:val="008624C7"/>
    <w:rsid w:val="0086462B"/>
    <w:rsid w:val="0089766C"/>
    <w:rsid w:val="008A0F52"/>
    <w:rsid w:val="008A50E0"/>
    <w:rsid w:val="008A66A3"/>
    <w:rsid w:val="008A7D48"/>
    <w:rsid w:val="008B1CFD"/>
    <w:rsid w:val="008B2BE6"/>
    <w:rsid w:val="008B78A6"/>
    <w:rsid w:val="008C119F"/>
    <w:rsid w:val="008C425E"/>
    <w:rsid w:val="008E5318"/>
    <w:rsid w:val="0090783F"/>
    <w:rsid w:val="00911118"/>
    <w:rsid w:val="009336A2"/>
    <w:rsid w:val="009430D2"/>
    <w:rsid w:val="0099309B"/>
    <w:rsid w:val="009970D3"/>
    <w:rsid w:val="009D34DF"/>
    <w:rsid w:val="009F1B81"/>
    <w:rsid w:val="009F4669"/>
    <w:rsid w:val="00A33A3D"/>
    <w:rsid w:val="00A345EA"/>
    <w:rsid w:val="00A63646"/>
    <w:rsid w:val="00A76865"/>
    <w:rsid w:val="00B2369B"/>
    <w:rsid w:val="00B5053B"/>
    <w:rsid w:val="00B54E5F"/>
    <w:rsid w:val="00B62CD1"/>
    <w:rsid w:val="00B67DBA"/>
    <w:rsid w:val="00B7342D"/>
    <w:rsid w:val="00B8521A"/>
    <w:rsid w:val="00B95861"/>
    <w:rsid w:val="00BA15B9"/>
    <w:rsid w:val="00BA68D8"/>
    <w:rsid w:val="00BB129C"/>
    <w:rsid w:val="00BB7D42"/>
    <w:rsid w:val="00BC3C3F"/>
    <w:rsid w:val="00C000E8"/>
    <w:rsid w:val="00C1191F"/>
    <w:rsid w:val="00C13CD4"/>
    <w:rsid w:val="00C177B9"/>
    <w:rsid w:val="00C452C0"/>
    <w:rsid w:val="00CA46FB"/>
    <w:rsid w:val="00CB2654"/>
    <w:rsid w:val="00CB27D4"/>
    <w:rsid w:val="00CD215C"/>
    <w:rsid w:val="00CF5B20"/>
    <w:rsid w:val="00CF5DCC"/>
    <w:rsid w:val="00D22EC3"/>
    <w:rsid w:val="00D267B3"/>
    <w:rsid w:val="00D415DC"/>
    <w:rsid w:val="00D61F4C"/>
    <w:rsid w:val="00D7157F"/>
    <w:rsid w:val="00D85B17"/>
    <w:rsid w:val="00DA0F66"/>
    <w:rsid w:val="00DA3D75"/>
    <w:rsid w:val="00E222B2"/>
    <w:rsid w:val="00E40742"/>
    <w:rsid w:val="00E460A8"/>
    <w:rsid w:val="00E5580D"/>
    <w:rsid w:val="00E60430"/>
    <w:rsid w:val="00E81D41"/>
    <w:rsid w:val="00E86653"/>
    <w:rsid w:val="00E91C54"/>
    <w:rsid w:val="00EB1C11"/>
    <w:rsid w:val="00EB371E"/>
    <w:rsid w:val="00EF7D0B"/>
    <w:rsid w:val="00F15168"/>
    <w:rsid w:val="00F66AFE"/>
    <w:rsid w:val="00FA6CF9"/>
    <w:rsid w:val="00FC5528"/>
    <w:rsid w:val="00FC5AC4"/>
    <w:rsid w:val="00FC7816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62B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6462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NoSpacing">
    <w:name w:val="No Spacing"/>
    <w:uiPriority w:val="99"/>
    <w:qFormat/>
    <w:rsid w:val="0086462B"/>
    <w:rPr>
      <w:rFonts w:eastAsia="Times New Roman"/>
    </w:rPr>
  </w:style>
  <w:style w:type="paragraph" w:customStyle="1" w:styleId="ConsPlusNonformat">
    <w:name w:val="ConsPlusNonformat"/>
    <w:uiPriority w:val="99"/>
    <w:rsid w:val="00EB1C1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E460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paragraph" w:styleId="Header">
    <w:name w:val="header"/>
    <w:basedOn w:val="Normal"/>
    <w:link w:val="HeaderChar"/>
    <w:uiPriority w:val="99"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64459"/>
    <w:rPr>
      <w:rFonts w:ascii="Calibri" w:hAnsi="Calibri" w:cs="Times New Roman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64459"/>
    <w:rPr>
      <w:rFonts w:ascii="Calibri" w:hAnsi="Calibri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2126"/>
    <w:rPr>
      <w:rFonts w:ascii="Tahoma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uiPriority w:val="99"/>
    <w:rsid w:val="00035910"/>
  </w:style>
  <w:style w:type="paragraph" w:styleId="ListParagraph">
    <w:name w:val="List Paragraph"/>
    <w:basedOn w:val="Normal"/>
    <w:uiPriority w:val="99"/>
    <w:qFormat/>
    <w:rsid w:val="00DA3D75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81D4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43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850</TotalTime>
  <Pages>1</Pages>
  <Words>254</Words>
  <Characters>1453</Characters>
  <Application>Microsoft Office Outlook</Application>
  <DocSecurity>0</DocSecurity>
  <Lines>0</Lines>
  <Paragraphs>0</Paragraphs>
  <ScaleCrop>false</ScaleCrop>
  <Company>Администрация городского округа Похвистнево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b3g</cp:lastModifiedBy>
  <cp:revision>67</cp:revision>
  <cp:lastPrinted>2016-12-03T08:23:00Z</cp:lastPrinted>
  <dcterms:created xsi:type="dcterms:W3CDTF">2015-08-26T05:07:00Z</dcterms:created>
  <dcterms:modified xsi:type="dcterms:W3CDTF">2017-04-30T12:42:00Z</dcterms:modified>
</cp:coreProperties>
</file>